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76A7" w14:textId="77777777" w:rsidR="00C11C43" w:rsidRDefault="00C11C43" w:rsidP="00C11C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WHYTE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6102AE2C" w14:textId="77777777" w:rsidR="00C11C43" w:rsidRDefault="00C11C43" w:rsidP="00C11C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3EE0AF18" w14:textId="77777777" w:rsidR="00C11C43" w:rsidRDefault="00C11C43" w:rsidP="00C11C43">
      <w:pPr>
        <w:pStyle w:val="NoSpacing"/>
        <w:rPr>
          <w:rFonts w:cs="Times New Roman"/>
          <w:szCs w:val="24"/>
        </w:rPr>
      </w:pPr>
    </w:p>
    <w:p w14:paraId="4CA9EEC7" w14:textId="77777777" w:rsidR="00C11C43" w:rsidRDefault="00C11C43" w:rsidP="00C11C43">
      <w:pPr>
        <w:pStyle w:val="NoSpacing"/>
        <w:rPr>
          <w:rFonts w:cs="Times New Roman"/>
          <w:szCs w:val="24"/>
        </w:rPr>
      </w:pPr>
    </w:p>
    <w:p w14:paraId="2E3A37F0" w14:textId="77777777" w:rsidR="00C11C43" w:rsidRDefault="00C11C43" w:rsidP="00C11C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Fellow of Merton.</w:t>
      </w:r>
    </w:p>
    <w:p w14:paraId="0A80BE65" w14:textId="77777777" w:rsidR="00C11C43" w:rsidRDefault="00C11C43" w:rsidP="00C11C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0814D1C1" w14:textId="77777777" w:rsidR="00C11C43" w:rsidRDefault="00C11C43" w:rsidP="00C11C4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21BFA145" w14:textId="77777777" w:rsidR="00C11C43" w:rsidRDefault="00C11C43" w:rsidP="00C11C43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p.232)</w:t>
      </w:r>
    </w:p>
    <w:p w14:paraId="4F9AAAD5" w14:textId="77777777" w:rsidR="00C11C43" w:rsidRDefault="00C11C43" w:rsidP="00C11C43">
      <w:pPr>
        <w:pStyle w:val="NoSpacing"/>
        <w:rPr>
          <w:rFonts w:cs="Times New Roman"/>
          <w:szCs w:val="24"/>
        </w:rPr>
      </w:pPr>
    </w:p>
    <w:p w14:paraId="7B989441" w14:textId="77777777" w:rsidR="00C11C43" w:rsidRDefault="00C11C43" w:rsidP="00C11C43">
      <w:pPr>
        <w:pStyle w:val="NoSpacing"/>
        <w:rPr>
          <w:rFonts w:cs="Times New Roman"/>
          <w:szCs w:val="24"/>
        </w:rPr>
      </w:pPr>
    </w:p>
    <w:p w14:paraId="277C6A84" w14:textId="77777777" w:rsidR="00C11C43" w:rsidRDefault="00C11C43" w:rsidP="00C11C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2025</w:t>
      </w:r>
    </w:p>
    <w:p w14:paraId="4291C0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7753" w14:textId="77777777" w:rsidR="00C11C43" w:rsidRDefault="00C11C43" w:rsidP="009139A6">
      <w:r>
        <w:separator/>
      </w:r>
    </w:p>
  </w:endnote>
  <w:endnote w:type="continuationSeparator" w:id="0">
    <w:p w14:paraId="4690E797" w14:textId="77777777" w:rsidR="00C11C43" w:rsidRDefault="00C11C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FF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191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7B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F30AE" w14:textId="77777777" w:rsidR="00C11C43" w:rsidRDefault="00C11C43" w:rsidP="009139A6">
      <w:r>
        <w:separator/>
      </w:r>
    </w:p>
  </w:footnote>
  <w:footnote w:type="continuationSeparator" w:id="0">
    <w:p w14:paraId="6EE9E046" w14:textId="77777777" w:rsidR="00C11C43" w:rsidRDefault="00C11C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8EA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EF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D7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C43"/>
    <w:rsid w:val="000666E0"/>
    <w:rsid w:val="002510B7"/>
    <w:rsid w:val="00270799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11C4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22F8"/>
  <w15:chartTrackingRefBased/>
  <w15:docId w15:val="{748EC644-A282-4B3E-9AFB-F088AF26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2025-01-13T15:16:00Z</dcterms:created>
  <dcterms:modified xsi:type="dcterms:W3CDTF">2025-01-13T15:17:00Z</dcterms:modified>
</cp:coreProperties>
</file>